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645ED86" w:rsidR="00535E9B" w:rsidRDefault="00CC7E12" w:rsidP="00FB0D3E">
      <w:pPr>
        <w:ind w:left="142"/>
        <w:jc w:val="both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O SZCZEGÓLNYCH ROZWIĄZANIACH </w:t>
      </w:r>
      <w:r w:rsidR="004549E9">
        <w:rPr>
          <w:rFonts w:ascii="Verdana" w:eastAsia="Verdana" w:hAnsi="Verdana" w:cs="Times New Roman"/>
          <w:b/>
        </w:rPr>
        <w:br/>
      </w:r>
      <w:r w:rsidRPr="00CC7E12">
        <w:rPr>
          <w:rFonts w:ascii="Verdana" w:eastAsia="Verdana" w:hAnsi="Verdana" w:cs="Times New Roman"/>
          <w:b/>
        </w:rPr>
        <w:t>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13A5FB62" w:rsidR="00CC7E12" w:rsidRDefault="00CC7E12" w:rsidP="00864D81">
      <w:pPr>
        <w:spacing w:after="0"/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420739" w:rsidRPr="00420739">
        <w:t xml:space="preserve"> </w:t>
      </w:r>
      <w:r w:rsidR="003050A5" w:rsidRPr="003050A5">
        <w:rPr>
          <w:rFonts w:cs="Arial"/>
          <w:b/>
          <w:bCs/>
          <w:szCs w:val="18"/>
        </w:rPr>
        <w:t>Termomodernizacja budynku administracyjnego RE Zamość</w:t>
      </w:r>
      <w:r w:rsidR="00420739">
        <w:rPr>
          <w:rFonts w:cstheme="minorHAnsi"/>
        </w:rPr>
        <w:t>, nr</w:t>
      </w:r>
      <w:r w:rsidR="00BA4DE7">
        <w:rPr>
          <w:rFonts w:cstheme="minorHAnsi"/>
        </w:rPr>
        <w:t xml:space="preserve"> </w:t>
      </w:r>
      <w:r w:rsidR="003050A5" w:rsidRPr="003050A5">
        <w:rPr>
          <w:rFonts w:ascii="Verdana" w:hAnsi="Verdana"/>
          <w:b/>
          <w:bCs/>
          <w:szCs w:val="18"/>
        </w:rPr>
        <w:t>POST/DYS/OZ/GZ/01650/2026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35E2388" w14:textId="77777777" w:rsidR="003050A5" w:rsidRPr="00864D81" w:rsidRDefault="003050A5" w:rsidP="00864D81">
      <w:pPr>
        <w:spacing w:after="0"/>
        <w:jc w:val="both"/>
        <w:rPr>
          <w:rFonts w:cstheme="minorHAnsi"/>
          <w:b/>
          <w:bCs/>
        </w:rPr>
      </w:pP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8C4D82A" w14:textId="2FC067DE" w:rsidR="00420739" w:rsidRPr="00420739" w:rsidRDefault="00347E8D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92FEE36" w:rsidR="00347E8D" w:rsidRPr="006B2C28" w:rsidRDefault="003050A5" w:rsidP="0042073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050A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POST/DYS/OZ/GZ/01650/2026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0E5901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50D5"/>
    <w:rsid w:val="001F737A"/>
    <w:rsid w:val="0020083C"/>
    <w:rsid w:val="002067F1"/>
    <w:rsid w:val="00224257"/>
    <w:rsid w:val="00240ACD"/>
    <w:rsid w:val="0024165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02F6"/>
    <w:rsid w:val="002D4CAD"/>
    <w:rsid w:val="002F05AB"/>
    <w:rsid w:val="002F10CA"/>
    <w:rsid w:val="00303C67"/>
    <w:rsid w:val="003050A5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E40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3865"/>
    <w:rsid w:val="00417E23"/>
    <w:rsid w:val="00420739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549E9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96942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1B3A"/>
    <w:rsid w:val="005D2D85"/>
    <w:rsid w:val="005D7239"/>
    <w:rsid w:val="005D7379"/>
    <w:rsid w:val="005D74EB"/>
    <w:rsid w:val="005E4AA3"/>
    <w:rsid w:val="005E79E5"/>
    <w:rsid w:val="005F0683"/>
    <w:rsid w:val="0060114C"/>
    <w:rsid w:val="00603A70"/>
    <w:rsid w:val="0061571B"/>
    <w:rsid w:val="00620B2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44EB"/>
    <w:rsid w:val="00784DC3"/>
    <w:rsid w:val="0078605E"/>
    <w:rsid w:val="00787D9C"/>
    <w:rsid w:val="00794EFB"/>
    <w:rsid w:val="007A1B94"/>
    <w:rsid w:val="007A2FAC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376AF"/>
    <w:rsid w:val="00842578"/>
    <w:rsid w:val="00847B49"/>
    <w:rsid w:val="00851F57"/>
    <w:rsid w:val="00852695"/>
    <w:rsid w:val="008548B7"/>
    <w:rsid w:val="00857549"/>
    <w:rsid w:val="00864D81"/>
    <w:rsid w:val="008707CC"/>
    <w:rsid w:val="00872F1F"/>
    <w:rsid w:val="00882C03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9E4"/>
    <w:rsid w:val="008F17DA"/>
    <w:rsid w:val="008F1FB0"/>
    <w:rsid w:val="008F38A2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4D8C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4DE7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2FA4"/>
    <w:rsid w:val="00C53A22"/>
    <w:rsid w:val="00C64A07"/>
    <w:rsid w:val="00C65668"/>
    <w:rsid w:val="00C6569B"/>
    <w:rsid w:val="00C66B9A"/>
    <w:rsid w:val="00C703FC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CF7075"/>
    <w:rsid w:val="00D03C12"/>
    <w:rsid w:val="00D10930"/>
    <w:rsid w:val="00D1247E"/>
    <w:rsid w:val="00D14724"/>
    <w:rsid w:val="00D21BCE"/>
    <w:rsid w:val="00D367CD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706C2"/>
    <w:rsid w:val="00E72A01"/>
    <w:rsid w:val="00E72CD1"/>
    <w:rsid w:val="00E74F42"/>
    <w:rsid w:val="00E77192"/>
    <w:rsid w:val="00E8041E"/>
    <w:rsid w:val="00E92352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F6DF3"/>
    <w:rsid w:val="00F01E75"/>
    <w:rsid w:val="00F21DD8"/>
    <w:rsid w:val="00F22CAC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0D3E"/>
    <w:rsid w:val="00FB4910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788</Words>
  <Characters>4730</Characters>
  <Application>Microsoft Office Word</Application>
  <DocSecurity>0</DocSecurity>
  <Lines>39</Lines>
  <Paragraphs>11</Paragraphs>
  <ScaleCrop>false</ScaleCrop>
  <Company>PGE Systemy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10</cp:revision>
  <cp:lastPrinted>2024-07-15T11:21:00Z</cp:lastPrinted>
  <dcterms:created xsi:type="dcterms:W3CDTF">2026-04-14T10:10:00Z</dcterms:created>
  <dcterms:modified xsi:type="dcterms:W3CDTF">2026-04-29T07:08:00Z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